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D571B3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1DF3179" wp14:editId="6A79917F">
                <wp:simplePos x="0" y="0"/>
                <wp:positionH relativeFrom="column">
                  <wp:posOffset>4248150</wp:posOffset>
                </wp:positionH>
                <wp:positionV relativeFrom="paragraph">
                  <wp:posOffset>-771525</wp:posOffset>
                </wp:positionV>
                <wp:extent cx="2143125" cy="762000"/>
                <wp:effectExtent l="0" t="0" r="2857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76200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87622414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0B2C8BAC" w14:textId="6A3BB8C1" w:rsidR="009C1625" w:rsidRPr="009C1625" w:rsidRDefault="009C1625" w:rsidP="009C1625"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SUPBANCO-CCC-CP-2021-00</w:t>
                                        </w:r>
                                        <w:r w:rsidR="00D57EB4">
                                          <w:rPr>
                                            <w:rStyle w:val="Style2"/>
                                          </w:rPr>
                                          <w:t>08</w:t>
                                        </w:r>
                                      </w:p>
                                    </w:sdtContent>
                                  </w:sdt>
                                  <w:p w14:paraId="46F6F3CA" w14:textId="77777777" w:rsidR="00130549" w:rsidRPr="00535962" w:rsidRDefault="00D57EB4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1B199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DF3179" id="Group 20" o:spid="_x0000_s1026" style="position:absolute;margin-left:334.5pt;margin-top:-60.75pt;width:168.75pt;height:60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968" coordorigin="9150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87622414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0B2C8BAC" w14:textId="6A3BB8C1" w:rsidR="009C1625" w:rsidRPr="009C1625" w:rsidRDefault="009C1625" w:rsidP="009C1625">
                                  <w:r w:rsidRPr="009C1625">
                                    <w:rPr>
                                      <w:rStyle w:val="Style2"/>
                                    </w:rPr>
                                    <w:t>SUPBANCO-CCC-CP-2021-00</w:t>
                                  </w:r>
                                  <w:r w:rsidR="00D57EB4">
                                    <w:rPr>
                                      <w:rStyle w:val="Style2"/>
                                    </w:rPr>
                                    <w:t>08</w:t>
                                  </w:r>
                                </w:p>
                              </w:sdtContent>
                            </w:sdt>
                            <w:p w14:paraId="46F6F3CA" w14:textId="77777777" w:rsidR="00130549" w:rsidRPr="00535962" w:rsidRDefault="00D57EB4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81B199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4CFAB3A" wp14:editId="3DE8A4BD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104CA3E" wp14:editId="4FCF6F5C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867D1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D57EB4">
                              <w:fldChar w:fldCharType="begin"/>
                            </w:r>
                            <w:r w:rsidR="00D57EB4">
                              <w:instrText xml:space="preserve"> NUMPAGES   \* MERGEFORMAT </w:instrText>
                            </w:r>
                            <w:r w:rsidR="00D57EB4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D57EB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TqgtAIAALs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EFF728" wp14:editId="07E9B877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6F849D" w14:textId="77777777" w:rsidR="0026335F" w:rsidRPr="0026335F" w:rsidRDefault="00D57EB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Eiltw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" filled="f" stroked="f">
                <v:textbox>
                  <w:txbxContent>
                    <w:p w:rsidR="0026335F" w:rsidRPr="0026335F" w:rsidRDefault="009C162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56552B" wp14:editId="070E2559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7659F3A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D630497" wp14:editId="5AB41176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qFugIAAMI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4BB68D3" wp14:editId="64B147E8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E90686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NY0rwIAALA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" filled="f" stroked="f">
                <v:textbox inset="0,0,0,0">
                  <w:txbxContent>
                    <w:p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7077BDC3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02086A5" wp14:editId="7ADA28FA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B4E1A4" w14:textId="77777777" w:rsidR="002E1412" w:rsidRPr="002E1412" w:rsidRDefault="00D57EB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" stroked="f">
                <v:textbox>
                  <w:txbxContent>
                    <w:p w:rsidR="002E1412" w:rsidRPr="002E1412" w:rsidRDefault="009C162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B7C499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E62F224" wp14:editId="54EFFF8E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49C26C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" stroked="f">
                <v:textbox>
                  <w:txbxContent>
                    <w:p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0FDE4A4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57395738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4DD3F20F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6FA06CF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0E4197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9B234D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24A1D59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6F8B4E7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4E4DA11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132AC1C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6A59E7B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1A2F1BDE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161BE05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467ABA5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6D4C10D8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29F4E0BA" w14:textId="77777777" w:rsidTr="009079FB">
        <w:trPr>
          <w:trHeight w:val="731"/>
        </w:trPr>
        <w:tc>
          <w:tcPr>
            <w:tcW w:w="3402" w:type="dxa"/>
          </w:tcPr>
          <w:p w14:paraId="1C4CCE9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99F5B5D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180E212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486D738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95CB25C" w14:textId="77777777" w:rsidTr="009079FB">
        <w:trPr>
          <w:trHeight w:val="731"/>
        </w:trPr>
        <w:tc>
          <w:tcPr>
            <w:tcW w:w="3402" w:type="dxa"/>
          </w:tcPr>
          <w:p w14:paraId="325DFBB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A8F5607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47E4389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EC02C78" w14:textId="77777777" w:rsidTr="009079FB">
        <w:trPr>
          <w:trHeight w:val="731"/>
        </w:trPr>
        <w:tc>
          <w:tcPr>
            <w:tcW w:w="3402" w:type="dxa"/>
          </w:tcPr>
          <w:p w14:paraId="1433264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9511844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71C9657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D76DF85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469C8C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9479357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549FFC0A" w14:textId="77777777" w:rsidTr="009079FB">
        <w:tc>
          <w:tcPr>
            <w:tcW w:w="3229" w:type="dxa"/>
            <w:vAlign w:val="center"/>
          </w:tcPr>
          <w:p w14:paraId="29EC5AC8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6B636CE4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055568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44E60C1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86B3A14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2FCF90CA" w14:textId="77777777" w:rsidTr="009079FB">
        <w:tc>
          <w:tcPr>
            <w:tcW w:w="3229" w:type="dxa"/>
          </w:tcPr>
          <w:p w14:paraId="1894DF4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2458F5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6199B8F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1593E2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7B181D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3FC4B81" w14:textId="77777777" w:rsidTr="009079FB">
        <w:tc>
          <w:tcPr>
            <w:tcW w:w="3229" w:type="dxa"/>
          </w:tcPr>
          <w:p w14:paraId="48F2743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86246B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D3FAC4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EC1ED4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0B968F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B7199D9" w14:textId="77777777" w:rsidTr="009079FB">
        <w:tc>
          <w:tcPr>
            <w:tcW w:w="3229" w:type="dxa"/>
          </w:tcPr>
          <w:p w14:paraId="30E97F2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8C025E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4E7BF3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441FF5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2EE4FA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027E2E4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537FC20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FD0336A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6151308A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02BFFF7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1AB8503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2BE9717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35B206B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557CD015" w14:textId="77777777" w:rsidTr="009079FB">
        <w:tc>
          <w:tcPr>
            <w:tcW w:w="3261" w:type="dxa"/>
            <w:vAlign w:val="center"/>
          </w:tcPr>
          <w:p w14:paraId="09B9892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2DD0819A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3308CD42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73B72E6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37248B61" w14:textId="77777777" w:rsidTr="009079FB">
        <w:tc>
          <w:tcPr>
            <w:tcW w:w="3261" w:type="dxa"/>
          </w:tcPr>
          <w:p w14:paraId="3047905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47A3EB7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20C4C0C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5DD11566" w14:textId="77777777" w:rsidTr="009079FB">
        <w:tc>
          <w:tcPr>
            <w:tcW w:w="3261" w:type="dxa"/>
          </w:tcPr>
          <w:p w14:paraId="1003D01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7D5309F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75B28CD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92EE46A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56FD81B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94D12D1" w14:textId="77777777" w:rsidTr="009079FB">
        <w:tc>
          <w:tcPr>
            <w:tcW w:w="1560" w:type="dxa"/>
            <w:vAlign w:val="center"/>
          </w:tcPr>
          <w:p w14:paraId="5666F139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4640EF13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44207DCD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2D86E968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2BB4FCA5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325631F3" w14:textId="77777777" w:rsidTr="009079FB">
        <w:tc>
          <w:tcPr>
            <w:tcW w:w="1560" w:type="dxa"/>
          </w:tcPr>
          <w:p w14:paraId="7CD7C3B3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7C7B99D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CC8E76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2632E3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1F0EA3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9F6B344" w14:textId="77777777" w:rsidTr="009079FB">
        <w:tc>
          <w:tcPr>
            <w:tcW w:w="1560" w:type="dxa"/>
          </w:tcPr>
          <w:p w14:paraId="2FC6F55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7EBE0D8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C1AADF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691C61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169FC0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EFD994" w14:textId="77777777" w:rsidTr="009079FB">
        <w:tc>
          <w:tcPr>
            <w:tcW w:w="1560" w:type="dxa"/>
          </w:tcPr>
          <w:p w14:paraId="08483B4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616EB2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847571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3E5AC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D0E26B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CD52B29" w14:textId="77777777" w:rsidTr="009079FB">
        <w:tc>
          <w:tcPr>
            <w:tcW w:w="1560" w:type="dxa"/>
          </w:tcPr>
          <w:p w14:paraId="367AC4D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EDEC0F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29E123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52E525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D1A164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8E5926C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A2EFA7F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274CBBFF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45D4E1A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12E1B078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73B952D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43D6D848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24342297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7F1FCBED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82635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2CF73022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50272E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29F922" wp14:editId="2047980C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79BD0D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5A0C039" wp14:editId="32FB4FEE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30C3C1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1D28246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E3635CD" wp14:editId="30BAD93B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3FC0DD1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7AAD96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062188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E53FF6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77934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2BD86F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3FF9B043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5F0FF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FB3F2EB" wp14:editId="257AE82E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0EB867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D57EB4">
                            <w:fldChar w:fldCharType="begin"/>
                          </w:r>
                          <w:r w:rsidR="00D57EB4">
                            <w:instrText xml:space="preserve"> NUMPAGES   \* MERGEFORMAT </w:instrText>
                          </w:r>
                          <w:r w:rsidR="00D57EB4">
                            <w:fldChar w:fldCharType="separate"/>
                          </w:r>
                          <w:r w:rsidR="009C1625" w:rsidRP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D57EB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Cj35yF3QAAAAgB&#10;AAAPAAAAAAAAAAAAAAAAAA0FAABkcnMvZG93bnJldi54bWxQSwUGAAAAAAQABADzAAAAFwYAAAAA&#10;" filled="f" stroked="f">
              <v:textbox>
                <w:txbxContent>
                  <w:p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C162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9C1625" w:rsidRPr="009C1625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34671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57EB4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0ECE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."/>
  <w:listSeparator w:val=","/>
  <w14:docId w14:val="67CDF251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DCCE1-FF2C-4603-B2C3-5F9163503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0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Ysrrael Alvarado Guzmán</cp:lastModifiedBy>
  <cp:revision>6</cp:revision>
  <cp:lastPrinted>2011-03-04T18:59:00Z</cp:lastPrinted>
  <dcterms:created xsi:type="dcterms:W3CDTF">2021-02-12T22:09:00Z</dcterms:created>
  <dcterms:modified xsi:type="dcterms:W3CDTF">2021-07-08T15:20:00Z</dcterms:modified>
</cp:coreProperties>
</file>